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B342F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CRAUCESTRE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15FDF234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416392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5B819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Newcastle-upon-</w:t>
      </w:r>
    </w:p>
    <w:p w14:paraId="0FC46BAE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Tyne castle into lands of Agnes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Trewyke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D63A875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20-53)</w:t>
      </w:r>
    </w:p>
    <w:p w14:paraId="73427DD2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1E217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AB6F7C" w14:textId="77777777" w:rsidR="00CB2D1D" w:rsidRDefault="00CB2D1D" w:rsidP="00CB2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37A9CA46" w14:textId="07E0CDCE" w:rsidR="00BA00AB" w:rsidRPr="00CB2D1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B2D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7BE8" w14:textId="77777777" w:rsidR="00CB2D1D" w:rsidRDefault="00CB2D1D" w:rsidP="009139A6">
      <w:r>
        <w:separator/>
      </w:r>
    </w:p>
  </w:endnote>
  <w:endnote w:type="continuationSeparator" w:id="0">
    <w:p w14:paraId="6025B98F" w14:textId="77777777" w:rsidR="00CB2D1D" w:rsidRDefault="00CB2D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CD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E3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8F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1BDEB" w14:textId="77777777" w:rsidR="00CB2D1D" w:rsidRDefault="00CB2D1D" w:rsidP="009139A6">
      <w:r>
        <w:separator/>
      </w:r>
    </w:p>
  </w:footnote>
  <w:footnote w:type="continuationSeparator" w:id="0">
    <w:p w14:paraId="3B3F9A45" w14:textId="77777777" w:rsidR="00CB2D1D" w:rsidRDefault="00CB2D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28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5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716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D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2D1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27093"/>
  <w15:chartTrackingRefBased/>
  <w15:docId w15:val="{2C24B3C7-6EC8-41A4-A14D-9A88C55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2022-04-30T19:49:00Z</dcterms:created>
  <dcterms:modified xsi:type="dcterms:W3CDTF">2022-04-30T19:49:00Z</dcterms:modified>
</cp:coreProperties>
</file>